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53EC4" w14:textId="16618E92" w:rsidR="006B2F86" w:rsidRDefault="0055030C" w:rsidP="00E71FC3">
      <w:pPr>
        <w:pStyle w:val="NoSpacing"/>
      </w:pPr>
      <w:r>
        <w:rPr>
          <w:u w:val="single"/>
        </w:rPr>
        <w:t>William LEESTON</w:t>
      </w:r>
      <w:r>
        <w:t xml:space="preserve">     (d.1466)</w:t>
      </w:r>
    </w:p>
    <w:p w14:paraId="37A7468A" w14:textId="5D479966" w:rsidR="0055030C" w:rsidRDefault="0055030C" w:rsidP="00E71FC3">
      <w:pPr>
        <w:pStyle w:val="NoSpacing"/>
      </w:pPr>
      <w:r>
        <w:t>of Doncaster.</w:t>
      </w:r>
    </w:p>
    <w:p w14:paraId="1ED4C2B0" w14:textId="633D8B3D" w:rsidR="0055030C" w:rsidRDefault="0055030C" w:rsidP="00E71FC3">
      <w:pPr>
        <w:pStyle w:val="NoSpacing"/>
      </w:pPr>
    </w:p>
    <w:p w14:paraId="4B1390EE" w14:textId="48ABD845" w:rsidR="0055030C" w:rsidRDefault="0055030C" w:rsidP="00E71FC3">
      <w:pPr>
        <w:pStyle w:val="NoSpacing"/>
      </w:pPr>
    </w:p>
    <w:p w14:paraId="0394B8CB" w14:textId="04BDC5C7" w:rsidR="0055030C" w:rsidRDefault="0055030C" w:rsidP="00E71FC3">
      <w:pPr>
        <w:pStyle w:val="NoSpacing"/>
      </w:pPr>
      <w:r>
        <w:t xml:space="preserve">  8 Mar.1466</w:t>
      </w:r>
      <w:r>
        <w:tab/>
        <w:t>He made his Will.  (W.Y.R. p.103)</w:t>
      </w:r>
    </w:p>
    <w:p w14:paraId="7F59205B" w14:textId="486BA25C" w:rsidR="0055030C" w:rsidRDefault="0055030C" w:rsidP="00E71FC3">
      <w:pPr>
        <w:pStyle w:val="NoSpacing"/>
      </w:pPr>
      <w:r>
        <w:t xml:space="preserve">  4 Oct.</w:t>
      </w:r>
      <w:r>
        <w:tab/>
      </w:r>
      <w:r>
        <w:tab/>
        <w:t>Probate of his Will.  (ibid.)</w:t>
      </w:r>
    </w:p>
    <w:p w14:paraId="64407C49" w14:textId="18ECE6B2" w:rsidR="0055030C" w:rsidRDefault="0055030C" w:rsidP="00E71FC3">
      <w:pPr>
        <w:pStyle w:val="NoSpacing"/>
      </w:pPr>
    </w:p>
    <w:p w14:paraId="535AFCE6" w14:textId="64A4F345" w:rsidR="0055030C" w:rsidRDefault="0055030C" w:rsidP="00E71FC3">
      <w:pPr>
        <w:pStyle w:val="NoSpacing"/>
      </w:pPr>
    </w:p>
    <w:p w14:paraId="2715979A" w14:textId="2C280E62" w:rsidR="0055030C" w:rsidRDefault="0055030C" w:rsidP="00E71FC3">
      <w:pPr>
        <w:pStyle w:val="NoSpacing"/>
      </w:pPr>
      <w:r>
        <w:t>[this may be d.1467]</w:t>
      </w:r>
    </w:p>
    <w:p w14:paraId="17BCA058" w14:textId="3A60022C" w:rsidR="0055030C" w:rsidRDefault="0055030C" w:rsidP="00E71FC3">
      <w:pPr>
        <w:pStyle w:val="NoSpacing"/>
      </w:pPr>
    </w:p>
    <w:p w14:paraId="1040204A" w14:textId="0723633F" w:rsidR="0055030C" w:rsidRDefault="0055030C" w:rsidP="00E71FC3">
      <w:pPr>
        <w:pStyle w:val="NoSpacing"/>
      </w:pPr>
    </w:p>
    <w:p w14:paraId="73A30960" w14:textId="24E0D8C2" w:rsidR="0055030C" w:rsidRPr="0055030C" w:rsidRDefault="0055030C" w:rsidP="00E71FC3">
      <w:pPr>
        <w:pStyle w:val="NoSpacing"/>
      </w:pPr>
      <w:r>
        <w:t>21 July 2019</w:t>
      </w:r>
      <w:bookmarkStart w:id="0" w:name="_GoBack"/>
      <w:bookmarkEnd w:id="0"/>
    </w:p>
    <w:sectPr w:rsidR="0055030C" w:rsidRPr="0055030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E1F2D" w14:textId="77777777" w:rsidR="0055030C" w:rsidRDefault="0055030C" w:rsidP="00E71FC3">
      <w:pPr>
        <w:spacing w:after="0" w:line="240" w:lineRule="auto"/>
      </w:pPr>
      <w:r>
        <w:separator/>
      </w:r>
    </w:p>
  </w:endnote>
  <w:endnote w:type="continuationSeparator" w:id="0">
    <w:p w14:paraId="5F2AB44E" w14:textId="77777777" w:rsidR="0055030C" w:rsidRDefault="0055030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3B01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59AB5" w14:textId="77777777" w:rsidR="0055030C" w:rsidRDefault="0055030C" w:rsidP="00E71FC3">
      <w:pPr>
        <w:spacing w:after="0" w:line="240" w:lineRule="auto"/>
      </w:pPr>
      <w:r>
        <w:separator/>
      </w:r>
    </w:p>
  </w:footnote>
  <w:footnote w:type="continuationSeparator" w:id="0">
    <w:p w14:paraId="1B632ADD" w14:textId="77777777" w:rsidR="0055030C" w:rsidRDefault="0055030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30C"/>
    <w:rsid w:val="001A7C09"/>
    <w:rsid w:val="0055030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17CA7"/>
  <w15:chartTrackingRefBased/>
  <w15:docId w15:val="{A2B71FA0-6F3E-4937-898C-7955EB227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2019-07-21T20:52:00Z</dcterms:created>
  <dcterms:modified xsi:type="dcterms:W3CDTF">2019-07-21T20:56:00Z</dcterms:modified>
</cp:coreProperties>
</file>